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2E618" w14:textId="77777777" w:rsidR="000A2CE0" w:rsidRDefault="000A2CE0" w:rsidP="000A2C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MILBORN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1271F10D" w14:textId="77777777" w:rsidR="000A2CE0" w:rsidRDefault="000A2CE0" w:rsidP="000A2CE0">
      <w:pPr>
        <w:pStyle w:val="NoSpacing"/>
        <w:rPr>
          <w:rFonts w:cs="Times New Roman"/>
          <w:szCs w:val="24"/>
        </w:rPr>
      </w:pPr>
    </w:p>
    <w:p w14:paraId="38393A64" w14:textId="77777777" w:rsidR="000A2CE0" w:rsidRDefault="000A2CE0" w:rsidP="000A2CE0">
      <w:pPr>
        <w:pStyle w:val="NoSpacing"/>
        <w:rPr>
          <w:rFonts w:cs="Times New Roman"/>
          <w:szCs w:val="24"/>
        </w:rPr>
      </w:pPr>
    </w:p>
    <w:p w14:paraId="0681F0CA" w14:textId="77777777" w:rsidR="000A2CE0" w:rsidRDefault="000A2CE0" w:rsidP="000A2C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Yeovil, Somerset,</w:t>
      </w:r>
    </w:p>
    <w:p w14:paraId="41FF1C6C" w14:textId="77777777" w:rsidR="000A2CE0" w:rsidRDefault="000A2CE0" w:rsidP="000A2C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John </w:t>
      </w:r>
      <w:proofErr w:type="spellStart"/>
      <w:r>
        <w:rPr>
          <w:rFonts w:cs="Times New Roman"/>
          <w:szCs w:val="24"/>
        </w:rPr>
        <w:t>Saymore</w:t>
      </w:r>
      <w:proofErr w:type="spellEnd"/>
      <w:r>
        <w:rPr>
          <w:rFonts w:cs="Times New Roman"/>
          <w:szCs w:val="24"/>
        </w:rPr>
        <w:t xml:space="preserve"> of Pery(q.v.).</w:t>
      </w:r>
    </w:p>
    <w:p w14:paraId="72F2270F" w14:textId="77777777" w:rsidR="000A2CE0" w:rsidRDefault="000A2CE0" w:rsidP="000A2C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4180E">
          <w:rPr>
            <w:rStyle w:val="Hyperlink"/>
            <w:rFonts w:cs="Times New Roman"/>
            <w:szCs w:val="24"/>
          </w:rPr>
          <w:t>https://inquisitionspostmortem.ac.uk/view/inquisition/25-224/226</w:t>
        </w:r>
      </w:hyperlink>
      <w:r>
        <w:rPr>
          <w:rFonts w:cs="Times New Roman"/>
          <w:szCs w:val="24"/>
        </w:rPr>
        <w:t xml:space="preserve"> )</w:t>
      </w:r>
    </w:p>
    <w:p w14:paraId="4ED163C2" w14:textId="77777777" w:rsidR="000A2CE0" w:rsidRDefault="000A2CE0" w:rsidP="000A2CE0">
      <w:pPr>
        <w:pStyle w:val="NoSpacing"/>
        <w:rPr>
          <w:rFonts w:cs="Times New Roman"/>
          <w:szCs w:val="24"/>
        </w:rPr>
      </w:pPr>
    </w:p>
    <w:p w14:paraId="51ECE650" w14:textId="77777777" w:rsidR="000A2CE0" w:rsidRDefault="000A2CE0" w:rsidP="000A2CE0">
      <w:pPr>
        <w:pStyle w:val="NoSpacing"/>
        <w:rPr>
          <w:rFonts w:cs="Times New Roman"/>
          <w:szCs w:val="24"/>
        </w:rPr>
      </w:pPr>
    </w:p>
    <w:p w14:paraId="084C66EE" w14:textId="77777777" w:rsidR="000A2CE0" w:rsidRDefault="000A2CE0" w:rsidP="000A2C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April 2024</w:t>
      </w:r>
    </w:p>
    <w:p w14:paraId="425D2C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B506" w14:textId="77777777" w:rsidR="000A2CE0" w:rsidRDefault="000A2CE0" w:rsidP="009139A6">
      <w:r>
        <w:separator/>
      </w:r>
    </w:p>
  </w:endnote>
  <w:endnote w:type="continuationSeparator" w:id="0">
    <w:p w14:paraId="0E0A21B4" w14:textId="77777777" w:rsidR="000A2CE0" w:rsidRDefault="000A2C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F1A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BE7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C56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FAED" w14:textId="77777777" w:rsidR="000A2CE0" w:rsidRDefault="000A2CE0" w:rsidP="009139A6">
      <w:r>
        <w:separator/>
      </w:r>
    </w:p>
  </w:footnote>
  <w:footnote w:type="continuationSeparator" w:id="0">
    <w:p w14:paraId="58F6D5A7" w14:textId="77777777" w:rsidR="000A2CE0" w:rsidRDefault="000A2C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98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93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B61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CE0"/>
    <w:rsid w:val="000666E0"/>
    <w:rsid w:val="000A2C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1E8F9"/>
  <w15:chartTrackingRefBased/>
  <w15:docId w15:val="{4286F5F3-E9A3-4D59-A9B2-CFA3643C6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2C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4/2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2024-04-18T20:07:00Z</dcterms:created>
  <dcterms:modified xsi:type="dcterms:W3CDTF">2024-04-18T20:09:00Z</dcterms:modified>
</cp:coreProperties>
</file>